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896A2" w14:textId="4CA55A2C" w:rsidR="001A6C2E" w:rsidRDefault="001A6C2E" w:rsidP="009226E8">
      <w:pPr>
        <w:pStyle w:val="CRCoverPage"/>
        <w:tabs>
          <w:tab w:val="right" w:pos="9639"/>
        </w:tabs>
        <w:spacing w:after="0"/>
        <w:rPr>
          <w:b/>
          <w:i/>
          <w:noProof/>
          <w:sz w:val="28"/>
        </w:rPr>
      </w:pPr>
      <w:r>
        <w:rPr>
          <w:b/>
          <w:noProof/>
          <w:sz w:val="24"/>
        </w:rPr>
        <w:t>3GPP TSG-SA3 Meeting #115</w:t>
      </w:r>
      <w:r>
        <w:rPr>
          <w:b/>
          <w:i/>
          <w:noProof/>
          <w:sz w:val="28"/>
        </w:rPr>
        <w:tab/>
        <w:t>S3-24</w:t>
      </w:r>
      <w:r>
        <w:rPr>
          <w:b/>
          <w:i/>
          <w:noProof/>
          <w:sz w:val="28"/>
        </w:rPr>
        <w:t>0514</w:t>
      </w:r>
      <w:bookmarkStart w:id="0" w:name="_GoBack"/>
      <w:bookmarkEnd w:id="0"/>
    </w:p>
    <w:p w14:paraId="5B777BCF" w14:textId="77777777" w:rsidR="001A6C2E" w:rsidRDefault="001A6C2E" w:rsidP="001A6C2E">
      <w:pPr>
        <w:pStyle w:val="a4"/>
        <w:rPr>
          <w:sz w:val="22"/>
          <w:szCs w:val="22"/>
        </w:rPr>
      </w:pPr>
      <w:r>
        <w:rPr>
          <w:sz w:val="24"/>
        </w:rPr>
        <w:t>Athens, Greece, 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CBEA1" w:rsidR="001E41F3" w:rsidRPr="00410371" w:rsidRDefault="00656098" w:rsidP="00E13F3D">
            <w:pPr>
              <w:pStyle w:val="CRCoverPage"/>
              <w:spacing w:after="0"/>
              <w:jc w:val="right"/>
              <w:rPr>
                <w:b/>
                <w:noProof/>
                <w:sz w:val="28"/>
              </w:rPr>
            </w:pPr>
            <w:r w:rsidRPr="00656098">
              <w:rPr>
                <w:b/>
                <w:noProof/>
                <w:sz w:val="28"/>
              </w:rPr>
              <w:t>33.</w:t>
            </w:r>
            <w:r w:rsidR="002E6F21">
              <w:rPr>
                <w:b/>
                <w:noProof/>
                <w:sz w:val="28"/>
              </w:rPr>
              <w:t>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7BA7F" w:rsidR="001E41F3" w:rsidRPr="00410371" w:rsidRDefault="005B6AD2" w:rsidP="00547111">
            <w:pPr>
              <w:pStyle w:val="CRCoverPage"/>
              <w:spacing w:after="0"/>
              <w:rPr>
                <w:noProof/>
              </w:rPr>
            </w:pPr>
            <w:r w:rsidRPr="005B6AD2">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9AD62" w:rsidR="001E41F3" w:rsidRPr="00410371" w:rsidRDefault="00A366EC" w:rsidP="00E13F3D">
            <w:pPr>
              <w:pStyle w:val="CRCoverPage"/>
              <w:spacing w:after="0"/>
              <w:jc w:val="center"/>
              <w:rPr>
                <w:b/>
                <w:noProof/>
              </w:rPr>
            </w:pPr>
            <w:fldSimple w:instr=" DOCPROPERTY  Revision  \* MERGEFORMAT ">
              <w:r w:rsidR="006560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DFB3D" w:rsidR="001E41F3" w:rsidRPr="00410371" w:rsidRDefault="00A366EC">
            <w:pPr>
              <w:pStyle w:val="CRCoverPage"/>
              <w:spacing w:after="0"/>
              <w:jc w:val="center"/>
              <w:rPr>
                <w:noProof/>
                <w:sz w:val="28"/>
              </w:rPr>
            </w:pPr>
            <w:fldSimple w:instr=" DOCPROPERTY  Version  \* MERGEFORMAT ">
              <w:r w:rsidR="00656098">
                <w:rPr>
                  <w:b/>
                  <w:noProof/>
                  <w:sz w:val="28"/>
                </w:rPr>
                <w:t>18.</w:t>
              </w:r>
              <w:r w:rsidR="00184AE3">
                <w:rPr>
                  <w:b/>
                  <w:noProof/>
                  <w:sz w:val="28"/>
                </w:rPr>
                <w:t>2</w:t>
              </w:r>
              <w:r w:rsidR="006560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8659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8E590" w:rsidR="001E41F3" w:rsidRDefault="002E6F21">
            <w:pPr>
              <w:pStyle w:val="CRCoverPage"/>
              <w:spacing w:after="0"/>
              <w:ind w:left="100"/>
              <w:rPr>
                <w:noProof/>
              </w:rPr>
            </w:pPr>
            <w:r w:rsidRPr="002E6F21">
              <w:t>update UP policy testing to align with split gNB SCAS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A5F97" w:rsidR="001E41F3" w:rsidRDefault="00656098">
            <w:pPr>
              <w:pStyle w:val="CRCoverPage"/>
              <w:spacing w:after="0"/>
              <w:ind w:left="100"/>
              <w:rPr>
                <w:noProof/>
              </w:rPr>
            </w:pPr>
            <w:r w:rsidRPr="0065609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04D2" w:rsidR="001E41F3" w:rsidRDefault="00FD6B3F">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75DE9" w:rsidR="001E41F3" w:rsidRDefault="004D5235">
            <w:pPr>
              <w:pStyle w:val="CRCoverPage"/>
              <w:spacing w:after="0"/>
              <w:ind w:left="100"/>
              <w:rPr>
                <w:noProof/>
              </w:rPr>
            </w:pPr>
            <w:r>
              <w:t>202</w:t>
            </w:r>
            <w:r w:rsidR="003C2DBE">
              <w:t>3</w:t>
            </w:r>
            <w:r>
              <w:t>-</w:t>
            </w:r>
            <w:r w:rsidR="00656098">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F10BF" w:rsidR="001E41F3" w:rsidRPr="00032541" w:rsidRDefault="00656098" w:rsidP="00D24991">
            <w:pPr>
              <w:pStyle w:val="CRCoverPage"/>
              <w:spacing w:after="0"/>
              <w:ind w:left="100" w:right="-609"/>
              <w:rPr>
                <w:b/>
                <w:noProof/>
              </w:rPr>
            </w:pPr>
            <w:r w:rsidRPr="0003254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14468" w:rsidR="001E41F3" w:rsidRDefault="004D5235">
            <w:pPr>
              <w:pStyle w:val="CRCoverPage"/>
              <w:spacing w:after="0"/>
              <w:ind w:left="100"/>
              <w:rPr>
                <w:noProof/>
              </w:rPr>
            </w:pPr>
            <w:r>
              <w:t>Rel-</w:t>
            </w:r>
            <w:r w:rsidR="006560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627A4" w14:textId="77777777" w:rsidR="001E41F3" w:rsidRDefault="002E6F21" w:rsidP="007C343A">
            <w:pPr>
              <w:pStyle w:val="CRCoverPage"/>
              <w:spacing w:after="0"/>
              <w:ind w:left="100"/>
              <w:rPr>
                <w:noProof/>
                <w:lang w:eastAsia="zh-CN"/>
              </w:rPr>
            </w:pPr>
            <w:r>
              <w:rPr>
                <w:noProof/>
                <w:lang w:eastAsia="zh-CN"/>
              </w:rPr>
              <w:t xml:space="preserve">The split gNB SCAS was updated in SA3#114e meeting. The same change is also applied here. </w:t>
            </w:r>
          </w:p>
          <w:p w14:paraId="708AA7DE" w14:textId="3B988792" w:rsidR="00BC279D" w:rsidRDefault="00BC279D" w:rsidP="007C343A">
            <w:pPr>
              <w:pStyle w:val="CRCoverPage"/>
              <w:spacing w:after="0"/>
              <w:ind w:left="100"/>
              <w:rPr>
                <w:noProof/>
                <w:lang w:eastAsia="zh-CN"/>
              </w:rPr>
            </w:pPr>
            <w:r>
              <w:rPr>
                <w:rFonts w:hint="eastAsia"/>
                <w:noProof/>
                <w:lang w:eastAsia="zh-CN"/>
              </w:rPr>
              <w:t>M</w:t>
            </w:r>
            <w:r>
              <w:rPr>
                <w:noProof/>
                <w:lang w:eastAsia="zh-CN"/>
              </w:rPr>
              <w:t>oreover, redundant descriptions are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5355E" w14:textId="77777777" w:rsidR="001E41F3" w:rsidRDefault="00F94E08">
            <w:pPr>
              <w:pStyle w:val="CRCoverPage"/>
              <w:spacing w:after="0"/>
              <w:ind w:left="100"/>
              <w:rPr>
                <w:noProof/>
                <w:lang w:eastAsia="zh-CN"/>
              </w:rPr>
            </w:pPr>
            <w:r>
              <w:rPr>
                <w:noProof/>
                <w:lang w:eastAsia="zh-CN"/>
              </w:rPr>
              <w:t>conditions are aded to the step 3 and corresponding result.</w:t>
            </w:r>
          </w:p>
          <w:p w14:paraId="31C656EC" w14:textId="115A4F62" w:rsidR="00BC279D" w:rsidRDefault="00BC279D">
            <w:pPr>
              <w:pStyle w:val="CRCoverPage"/>
              <w:spacing w:after="0"/>
              <w:ind w:left="100"/>
              <w:rPr>
                <w:noProof/>
                <w:lang w:eastAsia="zh-CN"/>
              </w:rPr>
            </w:pPr>
            <w:r>
              <w:rPr>
                <w:rFonts w:hint="eastAsia"/>
                <w:noProof/>
                <w:lang w:eastAsia="zh-CN"/>
              </w:rPr>
              <w:t>R</w:t>
            </w:r>
            <w:r>
              <w:rPr>
                <w:noProof/>
                <w:lang w:eastAsia="zh-CN"/>
              </w:rPr>
              <w:t>edundant descriptions in clause 4.2.2.1.11 are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9E0A2" w:rsidR="001E41F3" w:rsidRDefault="002E6F21">
            <w:pPr>
              <w:pStyle w:val="CRCoverPage"/>
              <w:spacing w:after="0"/>
              <w:ind w:left="100"/>
              <w:rPr>
                <w:noProof/>
                <w:lang w:eastAsia="zh-CN"/>
              </w:rPr>
            </w:pPr>
            <w:r>
              <w:rPr>
                <w:noProof/>
                <w:lang w:eastAsia="zh-CN"/>
              </w:rPr>
              <w:t>Test cases are not align</w:t>
            </w:r>
            <w:r w:rsidR="00BC279D">
              <w:rPr>
                <w:noProof/>
                <w:lang w:eastAsia="zh-CN"/>
              </w:rPr>
              <w: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D6200" w:rsidR="001E41F3" w:rsidRDefault="00BC279D">
            <w:pPr>
              <w:pStyle w:val="CRCoverPage"/>
              <w:spacing w:after="0"/>
              <w:ind w:left="100"/>
              <w:rPr>
                <w:noProof/>
                <w:lang w:eastAsia="zh-CN"/>
              </w:rPr>
            </w:pPr>
            <w:r>
              <w:rPr>
                <w:noProof/>
                <w:lang w:eastAsia="zh-CN"/>
              </w:rPr>
              <w:t>4.2.2.1.10;4.2.2.1.11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E95B6" w:rsidR="001E41F3" w:rsidRDefault="003A09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21A97" w:rsidR="001E41F3" w:rsidRDefault="003A09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30AE3" w:rsidR="001E41F3" w:rsidRDefault="003A09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C65CD" w14:textId="5627CB73" w:rsidR="00656098" w:rsidRPr="00EF3CB7" w:rsidRDefault="00EF3CB7" w:rsidP="00EF3CB7">
      <w:pPr>
        <w:jc w:val="center"/>
        <w:rPr>
          <w:noProof/>
          <w:sz w:val="44"/>
          <w:lang w:eastAsia="zh-CN"/>
        </w:rPr>
      </w:pPr>
      <w:r w:rsidRPr="00EF3CB7">
        <w:rPr>
          <w:rFonts w:hint="eastAsia"/>
          <w:noProof/>
          <w:sz w:val="44"/>
          <w:lang w:eastAsia="zh-CN"/>
        </w:rPr>
        <w:lastRenderedPageBreak/>
        <w:t>*</w:t>
      </w:r>
      <w:r w:rsidRPr="00EF3CB7">
        <w:rPr>
          <w:noProof/>
          <w:sz w:val="44"/>
          <w:lang w:eastAsia="zh-CN"/>
        </w:rPr>
        <w:t xml:space="preserve">************Start </w:t>
      </w:r>
      <w:r w:rsidR="002E6F21">
        <w:rPr>
          <w:noProof/>
          <w:sz w:val="44"/>
          <w:lang w:eastAsia="zh-CN"/>
        </w:rPr>
        <w:t>1</w:t>
      </w:r>
      <w:r w:rsidR="002E6F21" w:rsidRPr="002E6F21">
        <w:rPr>
          <w:noProof/>
          <w:sz w:val="44"/>
          <w:vertAlign w:val="superscript"/>
          <w:lang w:eastAsia="zh-CN"/>
        </w:rPr>
        <w:t>st</w:t>
      </w:r>
      <w:r w:rsidR="002E6F21">
        <w:rPr>
          <w:noProof/>
          <w:sz w:val="44"/>
          <w:lang w:eastAsia="zh-CN"/>
        </w:rPr>
        <w:t xml:space="preserve"> </w:t>
      </w:r>
      <w:r w:rsidRPr="00EF3CB7">
        <w:rPr>
          <w:noProof/>
          <w:sz w:val="44"/>
          <w:lang w:eastAsia="zh-CN"/>
        </w:rPr>
        <w:t>of Change</w:t>
      </w:r>
      <w:r w:rsidRPr="00EF3CB7">
        <w:rPr>
          <w:rFonts w:hint="eastAsia"/>
          <w:noProof/>
          <w:sz w:val="44"/>
          <w:lang w:eastAsia="zh-CN"/>
        </w:rPr>
        <w:t>*</w:t>
      </w:r>
      <w:r w:rsidRPr="00EF3CB7">
        <w:rPr>
          <w:noProof/>
          <w:sz w:val="44"/>
          <w:lang w:eastAsia="zh-CN"/>
        </w:rPr>
        <w:t>************</w:t>
      </w:r>
    </w:p>
    <w:p w14:paraId="73C52450" w14:textId="77777777" w:rsidR="002E6F21" w:rsidRDefault="002E6F21" w:rsidP="002E6F21">
      <w:pPr>
        <w:pStyle w:val="50"/>
      </w:pPr>
      <w:bookmarkStart w:id="2" w:name="_Toc137566170"/>
      <w:bookmarkStart w:id="3" w:name="_Toc35529585"/>
      <w:bookmarkStart w:id="4" w:name="_Toc35529495"/>
      <w:bookmarkStart w:id="5" w:name="_Toc26876865"/>
      <w:bookmarkStart w:id="6" w:name="_Toc19696871"/>
      <w:r>
        <w:t>4.2.2.1.10</w:t>
      </w:r>
      <w:r>
        <w:tab/>
        <w:t>Ciphering of user data based on the security policy sent by the SMF</w:t>
      </w:r>
      <w:bookmarkEnd w:id="2"/>
      <w:bookmarkEnd w:id="3"/>
      <w:bookmarkEnd w:id="4"/>
      <w:bookmarkEnd w:id="5"/>
      <w:bookmarkEnd w:id="6"/>
    </w:p>
    <w:p w14:paraId="6D0EFF6E" w14:textId="77777777" w:rsidR="002E6F21" w:rsidRDefault="002E6F21" w:rsidP="002E6F21">
      <w:pPr>
        <w:rPr>
          <w:strike/>
        </w:rPr>
      </w:pPr>
      <w:r>
        <w:rPr>
          <w:i/>
        </w:rPr>
        <w:t>Requirement Name:</w:t>
      </w:r>
      <w:r>
        <w:t xml:space="preserve"> Ciphering of user data based on the security policy sent by the SMF</w:t>
      </w:r>
    </w:p>
    <w:p w14:paraId="736A0E3A" w14:textId="77777777" w:rsidR="002E6F21" w:rsidRDefault="002E6F21" w:rsidP="002E6F21">
      <w:r>
        <w:rPr>
          <w:i/>
        </w:rPr>
        <w:t>Requirement Reference:</w:t>
      </w:r>
      <w:r>
        <w:t xml:space="preserve"> TS 33.501 [2], clause 5.3.2</w:t>
      </w:r>
    </w:p>
    <w:p w14:paraId="46B0BD3B" w14:textId="77777777" w:rsidR="002E6F21" w:rsidRDefault="002E6F21" w:rsidP="002E6F21">
      <w:r>
        <w:rPr>
          <w:i/>
        </w:rPr>
        <w:t xml:space="preserve">Requirement Description: </w:t>
      </w:r>
      <w:r>
        <w:rPr>
          <w:iCs/>
        </w:rPr>
        <w:t xml:space="preserve">The </w:t>
      </w:r>
      <w:proofErr w:type="gramStart"/>
      <w:r>
        <w:rPr>
          <w:iCs/>
        </w:rPr>
        <w:t>gNB  activates</w:t>
      </w:r>
      <w:proofErr w:type="gramEnd"/>
      <w:r>
        <w:rPr>
          <w:iCs/>
        </w:rPr>
        <w:t xml:space="preserve"> ciphering of user data based on the security policy sent by the SMF as specified in TS 33</w:t>
      </w:r>
      <w:r>
        <w:t>.501 [2], clause 5.3.2.</w:t>
      </w:r>
    </w:p>
    <w:p w14:paraId="05586B83" w14:textId="77777777" w:rsidR="002E6F21" w:rsidRDefault="002E6F21" w:rsidP="002E6F21">
      <w:r>
        <w:rPr>
          <w:i/>
        </w:rPr>
        <w:t>Threat References:</w:t>
      </w:r>
      <w:r>
        <w:t xml:space="preserve"> TR 33.926 [5], clause D.2.2.8 – Security Policy Enforcement.</w:t>
      </w:r>
    </w:p>
    <w:p w14:paraId="2C21235C" w14:textId="77777777" w:rsidR="002E6F21" w:rsidRDefault="002E6F21" w:rsidP="002E6F21">
      <w:pPr>
        <w:rPr>
          <w:i/>
        </w:rPr>
      </w:pPr>
      <w:r>
        <w:rPr>
          <w:b/>
          <w:i/>
        </w:rPr>
        <w:t>Test Case</w:t>
      </w:r>
      <w:r>
        <w:rPr>
          <w:i/>
        </w:rPr>
        <w:t>:</w:t>
      </w:r>
    </w:p>
    <w:p w14:paraId="0E563EB1" w14:textId="77777777" w:rsidR="002E6F21" w:rsidRDefault="002E6F21" w:rsidP="002E6F21">
      <w:pPr>
        <w:rPr>
          <w:b/>
        </w:rPr>
      </w:pPr>
      <w:r>
        <w:rPr>
          <w:b/>
        </w:rPr>
        <w:t xml:space="preserve">Test Name: </w:t>
      </w:r>
      <w:r>
        <w:t>TC-UP-DATA-CIP-SMF</w:t>
      </w:r>
    </w:p>
    <w:p w14:paraId="1DAFBD9B" w14:textId="083D02AB" w:rsidR="002E6F21" w:rsidRDefault="002E6F21" w:rsidP="002E6F21">
      <w:pPr>
        <w:rPr>
          <w:b/>
        </w:rPr>
      </w:pPr>
      <w:r>
        <w:rPr>
          <w:b/>
        </w:rPr>
        <w:t xml:space="preserve">Purpose: </w:t>
      </w:r>
      <w:r>
        <w:t>To</w:t>
      </w:r>
      <w:r>
        <w:rPr>
          <w:b/>
        </w:rPr>
        <w:t xml:space="preserve"> </w:t>
      </w:r>
      <w:r>
        <w:t xml:space="preserve">verify that </w:t>
      </w:r>
      <w:ins w:id="7" w:author="Huawei" w:date="2024-01-31T16:16:00Z">
        <w:r w:rsidR="00246C1A">
          <w:t xml:space="preserve">activation of </w:t>
        </w:r>
      </w:ins>
      <w:del w:id="8" w:author="Huawei" w:date="2024-01-31T16:16:00Z">
        <w:r w:rsidDel="00246C1A">
          <w:delText xml:space="preserve">the user data packets are </w:delText>
        </w:r>
      </w:del>
      <w:r>
        <w:t>confidentiality protect</w:t>
      </w:r>
      <w:ins w:id="9" w:author="Huawei" w:date="2024-01-31T16:16:00Z">
        <w:r w:rsidR="00246C1A">
          <w:t>ion</w:t>
        </w:r>
      </w:ins>
      <w:del w:id="10" w:author="Huawei" w:date="2024-01-31T16:16:00Z">
        <w:r w:rsidDel="00246C1A">
          <w:delText>ed</w:delText>
        </w:r>
      </w:del>
      <w:ins w:id="11" w:author="Huawei" w:date="2024-01-31T16:16:00Z">
        <w:r w:rsidR="00246C1A">
          <w:t xml:space="preserve"> for user data is</w:t>
        </w:r>
      </w:ins>
      <w:r>
        <w:t xml:space="preserve"> based on the security policy sent by the SMF via AMF</w:t>
      </w:r>
    </w:p>
    <w:p w14:paraId="7A09AAB6" w14:textId="77777777" w:rsidR="002E6F21" w:rsidRDefault="002E6F21" w:rsidP="002E6F21">
      <w:pPr>
        <w:rPr>
          <w:b/>
        </w:rPr>
      </w:pPr>
      <w:r>
        <w:rPr>
          <w:b/>
        </w:rPr>
        <w:t xml:space="preserve">Pre-Condition: </w:t>
      </w:r>
    </w:p>
    <w:p w14:paraId="5FE70C4A" w14:textId="77777777" w:rsidR="002E6F21" w:rsidRDefault="002E6F21" w:rsidP="002E6F21">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3DCF5C9B" w14:textId="77777777" w:rsidR="002E6F21" w:rsidRDefault="002E6F21" w:rsidP="002E6F21">
      <w:pPr>
        <w:pStyle w:val="B1"/>
        <w:rPr>
          <w:rFonts w:eastAsia="MS Mincho"/>
          <w:lang w:eastAsia="ja-JP"/>
        </w:rPr>
      </w:pPr>
      <w:r>
        <w:rPr>
          <w:rFonts w:eastAsia="MS Mincho"/>
          <w:lang w:eastAsia="ja-JP"/>
        </w:rPr>
        <w:t>-</w:t>
      </w:r>
      <w:r>
        <w:rPr>
          <w:rFonts w:eastAsia="MS Mincho"/>
          <w:lang w:eastAsia="ja-JP"/>
        </w:rPr>
        <w:tab/>
        <w:t>The tester shall have access to the NG RAN air interface.</w:t>
      </w:r>
    </w:p>
    <w:p w14:paraId="57208B76" w14:textId="77777777" w:rsidR="002E6F21" w:rsidRDefault="002E6F21" w:rsidP="002E6F21">
      <w:pPr>
        <w:pStyle w:val="B1"/>
        <w:rPr>
          <w:rFonts w:eastAsia="MS Mincho"/>
          <w:lang w:eastAsia="ja-JP"/>
        </w:rPr>
      </w:pPr>
      <w:r>
        <w:rPr>
          <w:rFonts w:eastAsia="MS Mincho"/>
          <w:lang w:eastAsia="ja-JP"/>
        </w:rPr>
        <w:t>-</w:t>
      </w:r>
      <w:r>
        <w:rPr>
          <w:rFonts w:eastAsia="MS Mincho"/>
          <w:lang w:eastAsia="ja-JP"/>
        </w:rPr>
        <w:tab/>
        <w:t>The tester shall have knowledge of the RRC and UP ciphering algorithm and protection keys.</w:t>
      </w:r>
    </w:p>
    <w:p w14:paraId="16930FF4" w14:textId="77777777" w:rsidR="002E6F21" w:rsidRDefault="002E6F21" w:rsidP="002E6F21">
      <w:pPr>
        <w:pStyle w:val="B1"/>
        <w:rPr>
          <w:rFonts w:eastAsia="MS Mincho"/>
          <w:lang w:eastAsia="ja-JP"/>
        </w:rPr>
      </w:pPr>
      <w:r>
        <w:rPr>
          <w:rFonts w:eastAsia="MS Mincho"/>
          <w:lang w:eastAsia="ja-JP"/>
        </w:rPr>
        <w:t>-</w:t>
      </w:r>
      <w:r>
        <w:rPr>
          <w:rFonts w:eastAsia="MS Mincho"/>
          <w:lang w:eastAsia="ja-JP"/>
        </w:rPr>
        <w:tab/>
        <w:t>RRC ciphering is already activated at the gNB.</w:t>
      </w:r>
    </w:p>
    <w:p w14:paraId="22D7AE34" w14:textId="086083EE" w:rsidR="002E6F21" w:rsidRDefault="002E6F21" w:rsidP="002E6F21">
      <w:pPr>
        <w:rPr>
          <w:ins w:id="12" w:author="Huawei" w:date="2024-01-31T16:16:00Z"/>
          <w:b/>
        </w:rPr>
      </w:pPr>
      <w:r>
        <w:rPr>
          <w:b/>
        </w:rPr>
        <w:t xml:space="preserve">Execution Steps: </w:t>
      </w:r>
    </w:p>
    <w:p w14:paraId="79B2086A" w14:textId="32F69909" w:rsidR="00246C1A" w:rsidRPr="00246C1A" w:rsidRDefault="00246C1A" w:rsidP="002E6F21">
      <w:ins w:id="13" w:author="Huawei" w:date="2024-01-31T16:16:00Z">
        <w:r>
          <w:t xml:space="preserve">All execution steps are to be performed two times. Once with the </w:t>
        </w:r>
        <w:proofErr w:type="gramStart"/>
        <w:r>
          <w:t>UP security</w:t>
        </w:r>
        <w:proofErr w:type="gramEnd"/>
        <w:r>
          <w:t xml:space="preserve">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ins>
    </w:p>
    <w:p w14:paraId="4742BAF6" w14:textId="77777777" w:rsidR="002E6F21" w:rsidRDefault="002E6F21" w:rsidP="002E6F21">
      <w:pPr>
        <w:pStyle w:val="B1"/>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660B4070" w14:textId="77777777" w:rsidR="002E6F21" w:rsidRDefault="002E6F21" w:rsidP="002E6F21">
      <w:pPr>
        <w:pStyle w:val="B1"/>
        <w:rPr>
          <w:rFonts w:eastAsia="MS Mincho"/>
          <w:lang w:eastAsia="ja-JP"/>
        </w:rPr>
      </w:pPr>
      <w:r>
        <w:rPr>
          <w:rFonts w:eastAsia="MS Mincho"/>
          <w:lang w:eastAsia="ja-JP"/>
        </w:rPr>
        <w:t>2.</w:t>
      </w:r>
      <w:r>
        <w:rPr>
          <w:rFonts w:eastAsia="MS Mincho"/>
          <w:lang w:eastAsia="ja-JP"/>
        </w:rPr>
        <w:tab/>
        <w:t xml:space="preserve">Tester shall trigger the SMF to send the </w:t>
      </w:r>
      <w:proofErr w:type="gramStart"/>
      <w:r>
        <w:rPr>
          <w:rFonts w:eastAsia="MS Mincho"/>
          <w:lang w:eastAsia="ja-JP"/>
        </w:rPr>
        <w:t>UP security</w:t>
      </w:r>
      <w:proofErr w:type="gramEnd"/>
      <w:r>
        <w:rPr>
          <w:rFonts w:eastAsia="MS Mincho"/>
          <w:lang w:eastAsia="ja-JP"/>
        </w:rPr>
        <w:t xml:space="preserve"> policy with ciphering protection "required" or "not needed" to the gNB.</w:t>
      </w:r>
    </w:p>
    <w:p w14:paraId="58B3F70E" w14:textId="77777777" w:rsidR="002E6F21" w:rsidRDefault="002E6F21" w:rsidP="002E6F21">
      <w:pPr>
        <w:pStyle w:val="B1"/>
        <w:rPr>
          <w:rFonts w:eastAsia="MS Mincho"/>
          <w:lang w:eastAsia="ja-JP"/>
        </w:rPr>
      </w:pPr>
      <w:r>
        <w:rPr>
          <w:rFonts w:eastAsia="MS Mincho"/>
          <w:lang w:eastAsia="ja-JP"/>
        </w:rPr>
        <w:t>3.</w:t>
      </w:r>
      <w:r>
        <w:rPr>
          <w:rFonts w:eastAsia="MS Mincho"/>
          <w:lang w:eastAsia="ja-JP"/>
        </w:rPr>
        <w:tab/>
        <w:t>The tester shall capture the RRC reconfiguration procedure between gNB to UE over NG RAN air interface. And filter the RRC reconfiguration message sent by gNB to UE.</w:t>
      </w:r>
    </w:p>
    <w:p w14:paraId="0B19C348" w14:textId="0869D485" w:rsidR="002E6F21" w:rsidRDefault="002E6F21" w:rsidP="002E6F21">
      <w:pPr>
        <w:pStyle w:val="B1"/>
        <w:rPr>
          <w:rFonts w:eastAsia="MS Mincho"/>
          <w:lang w:eastAsia="ja-JP"/>
        </w:rPr>
      </w:pPr>
      <w:r>
        <w:rPr>
          <w:rFonts w:eastAsia="MS Mincho"/>
          <w:lang w:eastAsia="ja-JP"/>
        </w:rPr>
        <w:t>4.</w:t>
      </w:r>
      <w:r>
        <w:rPr>
          <w:rFonts w:eastAsia="MS Mincho"/>
          <w:lang w:eastAsia="ja-JP"/>
        </w:rPr>
        <w:tab/>
        <w:t xml:space="preserve">The tester shall decrypt the RRC Reconfiguration message and retrieve the </w:t>
      </w:r>
      <w:proofErr w:type="gramStart"/>
      <w:r>
        <w:rPr>
          <w:rFonts w:eastAsia="MS Mincho"/>
          <w:lang w:eastAsia="ja-JP"/>
        </w:rPr>
        <w:t>UP ciphering</w:t>
      </w:r>
      <w:proofErr w:type="gramEnd"/>
      <w:r>
        <w:rPr>
          <w:rFonts w:eastAsia="MS Mincho"/>
          <w:lang w:eastAsia="ja-JP"/>
        </w:rPr>
        <w:t xml:space="preserve"> protection indication present</w:t>
      </w:r>
      <w:del w:id="14" w:author="Huawei" w:date="2024-01-31T16:22:00Z">
        <w:r w:rsidDel="00246C1A">
          <w:rPr>
            <w:rFonts w:eastAsia="MS Mincho"/>
            <w:lang w:eastAsia="ja-JP"/>
          </w:rPr>
          <w:delText>ing</w:delText>
        </w:r>
      </w:del>
      <w:r>
        <w:rPr>
          <w:rFonts w:eastAsia="MS Mincho"/>
          <w:lang w:eastAsia="ja-JP"/>
        </w:rPr>
        <w:t xml:space="preserve"> in the </w:t>
      </w:r>
      <w:del w:id="15" w:author="Huawei" w:date="2024-01-31T16:22:00Z">
        <w:r w:rsidDel="00246C1A">
          <w:rPr>
            <w:rFonts w:eastAsia="MS Mincho"/>
            <w:lang w:eastAsia="ja-JP"/>
          </w:rPr>
          <w:delText xml:space="preserve">decrypted </w:delText>
        </w:r>
      </w:del>
      <w:ins w:id="16" w:author="Huawei" w:date="2024-01-31T16:22:00Z">
        <w:r w:rsidR="00246C1A">
          <w:rPr>
            <w:rFonts w:eastAsia="MS Mincho"/>
            <w:lang w:eastAsia="ja-JP"/>
          </w:rPr>
          <w:t xml:space="preserve">captured </w:t>
        </w:r>
      </w:ins>
      <w:r>
        <w:rPr>
          <w:rFonts w:eastAsia="MS Mincho"/>
          <w:lang w:eastAsia="ja-JP"/>
        </w:rPr>
        <w:t>message.</w:t>
      </w:r>
    </w:p>
    <w:p w14:paraId="766569E9" w14:textId="77777777" w:rsidR="002E6F21" w:rsidRDefault="002E6F21" w:rsidP="002E6F21">
      <w:pPr>
        <w:pStyle w:val="B1"/>
        <w:rPr>
          <w:rFonts w:eastAsia="MS Mincho"/>
          <w:lang w:eastAsia="ja-JP"/>
        </w:rPr>
      </w:pPr>
      <w:r>
        <w:rPr>
          <w:rFonts w:eastAsia="MS Mincho"/>
          <w:lang w:eastAsia="ja-JP"/>
        </w:rPr>
        <w:t>5.</w:t>
      </w:r>
      <w:r>
        <w:rPr>
          <w:rFonts w:eastAsia="MS Mincho"/>
          <w:lang w:eastAsia="ja-JP"/>
        </w:rPr>
        <w:tab/>
        <w:t xml:space="preserve">The tester shall verify if the </w:t>
      </w:r>
      <w:proofErr w:type="gramStart"/>
      <w:r>
        <w:rPr>
          <w:rFonts w:eastAsia="MS Mincho"/>
          <w:lang w:eastAsia="ja-JP"/>
        </w:rPr>
        <w:t>UP security</w:t>
      </w:r>
      <w:proofErr w:type="gramEnd"/>
      <w:r>
        <w:rPr>
          <w:rFonts w:eastAsia="MS Mincho"/>
          <w:lang w:eastAsia="ja-JP"/>
        </w:rPr>
        <w:t xml:space="preserve"> policy received at gNB is same as the UP ciphering protection indication notified by the gNB to the UE in the RRC Reconfiguration message.</w:t>
      </w:r>
    </w:p>
    <w:p w14:paraId="2B9CF7CC" w14:textId="77777777" w:rsidR="002E6F21" w:rsidRDefault="002E6F21" w:rsidP="002E6F21">
      <w:pPr>
        <w:pStyle w:val="B1"/>
        <w:rPr>
          <w:rFonts w:eastAsia="MS Mincho"/>
          <w:lang w:eastAsia="ja-JP"/>
        </w:rPr>
      </w:pPr>
      <w:r>
        <w:rPr>
          <w:rFonts w:eastAsia="MS Mincho"/>
          <w:lang w:eastAsia="ja-JP"/>
        </w:rPr>
        <w:t>6.</w:t>
      </w:r>
      <w:r>
        <w:rPr>
          <w:rFonts w:eastAsia="MS Mincho"/>
          <w:lang w:eastAsia="ja-JP"/>
        </w:rPr>
        <w:tab/>
        <w:t>Tester shall capture the RRC Reconfiguration complete message sent between UE and gNB.</w:t>
      </w:r>
    </w:p>
    <w:p w14:paraId="3FDB132B" w14:textId="77777777" w:rsidR="002E6F21" w:rsidRDefault="002E6F21" w:rsidP="002E6F21">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527B2C17" w14:textId="1F8F3F2F" w:rsidR="002E6F21" w:rsidDel="00510BF4" w:rsidRDefault="002E6F21" w:rsidP="002E6F21">
      <w:pPr>
        <w:pStyle w:val="B1"/>
        <w:rPr>
          <w:del w:id="17" w:author="Huawei" w:date="2024-02-01T08:46:00Z"/>
          <w:rFonts w:eastAsia="MS Mincho"/>
          <w:lang w:eastAsia="ja-JP"/>
        </w:rPr>
      </w:pPr>
      <w:del w:id="18" w:author="Huawei" w:date="2024-02-01T08:46:00Z">
        <w:r w:rsidDel="00510BF4">
          <w:rPr>
            <w:rFonts w:eastAsia="MS Mincho"/>
            <w:lang w:eastAsia="ja-JP"/>
          </w:rPr>
          <w:delText>7.</w:delText>
        </w:r>
        <w:r w:rsidDel="00510BF4">
          <w:rPr>
            <w:rFonts w:eastAsia="MS Mincho"/>
            <w:lang w:eastAsia="ja-JP"/>
          </w:rPr>
          <w:tab/>
          <w:delText>Tester shall check that the captured  UP data is activated/de-activated  according to the UP security policy.</w:delText>
        </w:r>
      </w:del>
    </w:p>
    <w:p w14:paraId="5A575588" w14:textId="77777777" w:rsidR="002E6F21" w:rsidRDefault="002E6F21" w:rsidP="002E6F21">
      <w:pPr>
        <w:rPr>
          <w:rFonts w:eastAsia="Times New Roman"/>
          <w:b/>
        </w:rPr>
      </w:pPr>
      <w:r>
        <w:rPr>
          <w:b/>
        </w:rPr>
        <w:t xml:space="preserve">Expected Results:  </w:t>
      </w:r>
    </w:p>
    <w:p w14:paraId="637920D0" w14:textId="77777777" w:rsidR="002E6F21" w:rsidRDefault="002E6F21" w:rsidP="002E6F21">
      <w:r>
        <w:t xml:space="preserve">When the </w:t>
      </w:r>
      <w:proofErr w:type="gramStart"/>
      <w:r>
        <w:t>received UP</w:t>
      </w:r>
      <w:proofErr w:type="gramEnd"/>
      <w:r>
        <w:t xml:space="preserve"> cipher protection indication is set to “required”, the captured user plane data appear to be garbled (i.e. no longer plaintext) and the user plane packets are confidentiality protected based on the UP security policy sent by the SMF.</w:t>
      </w:r>
    </w:p>
    <w:p w14:paraId="38ECC6AC" w14:textId="77777777" w:rsidR="002E6F21" w:rsidRDefault="002E6F21" w:rsidP="002E6F21">
      <w:pPr>
        <w:rPr>
          <w:b/>
        </w:rPr>
      </w:pPr>
      <w:r>
        <w:t xml:space="preserve">When the </w:t>
      </w:r>
      <w:proofErr w:type="gramStart"/>
      <w:r>
        <w:t>received UP</w:t>
      </w:r>
      <w:proofErr w:type="gramEnd"/>
      <w:r>
        <w:t xml:space="preserve"> cipher protection indication is set to "not needed", the captured user plane data appear to be plaintext and the user plane packets are not confidentiality protected based on the UP security policy sent by the SMF.</w:t>
      </w:r>
    </w:p>
    <w:p w14:paraId="6E8E78AB" w14:textId="77777777" w:rsidR="002E6F21" w:rsidRDefault="002E6F21" w:rsidP="002E6F21">
      <w:pPr>
        <w:rPr>
          <w:b/>
        </w:rPr>
      </w:pPr>
      <w:r>
        <w:rPr>
          <w:b/>
        </w:rPr>
        <w:lastRenderedPageBreak/>
        <w:t>Expected format of evidence:</w:t>
      </w:r>
    </w:p>
    <w:p w14:paraId="6AB81D32" w14:textId="77777777" w:rsidR="002E6F21" w:rsidRDefault="002E6F21" w:rsidP="002E6F21">
      <w:r>
        <w:t>Evidence suitable for the interface, e.g. Screenshot containing the operational results.</w:t>
      </w:r>
    </w:p>
    <w:p w14:paraId="7FB25A62" w14:textId="4BC23056" w:rsidR="00EF3CB7" w:rsidRPr="002E6F21" w:rsidRDefault="00EF3CB7" w:rsidP="00EF3CB7"/>
    <w:p w14:paraId="7B38A85F" w14:textId="26130882" w:rsidR="00EF3CB7" w:rsidRPr="00EF3CB7" w:rsidRDefault="00EF3CB7" w:rsidP="00EF3CB7">
      <w:pPr>
        <w:jc w:val="center"/>
        <w:rPr>
          <w:noProof/>
          <w:sz w:val="44"/>
          <w:lang w:eastAsia="zh-CN"/>
        </w:rPr>
      </w:pPr>
      <w:r w:rsidRPr="00EF3CB7">
        <w:rPr>
          <w:rFonts w:hint="eastAsia"/>
          <w:noProof/>
          <w:sz w:val="44"/>
          <w:lang w:eastAsia="zh-CN"/>
        </w:rPr>
        <w:t>*</w:t>
      </w:r>
      <w:r w:rsidRPr="00EF3CB7">
        <w:rPr>
          <w:noProof/>
          <w:sz w:val="44"/>
          <w:lang w:eastAsia="zh-CN"/>
        </w:rPr>
        <w:t>************</w:t>
      </w:r>
      <w:r>
        <w:rPr>
          <w:noProof/>
          <w:sz w:val="44"/>
          <w:lang w:eastAsia="zh-CN"/>
        </w:rPr>
        <w:t>End</w:t>
      </w:r>
      <w:r w:rsidRPr="00EF3CB7">
        <w:rPr>
          <w:noProof/>
          <w:sz w:val="44"/>
          <w:lang w:eastAsia="zh-CN"/>
        </w:rPr>
        <w:t xml:space="preserve"> </w:t>
      </w:r>
      <w:r w:rsidR="002E6F21">
        <w:rPr>
          <w:noProof/>
          <w:sz w:val="44"/>
          <w:lang w:eastAsia="zh-CN"/>
        </w:rPr>
        <w:t>1</w:t>
      </w:r>
      <w:r w:rsidR="002E6F21" w:rsidRPr="002E6F21">
        <w:rPr>
          <w:noProof/>
          <w:sz w:val="44"/>
          <w:vertAlign w:val="superscript"/>
          <w:lang w:eastAsia="zh-CN"/>
        </w:rPr>
        <w:t>st</w:t>
      </w:r>
      <w:r w:rsidR="002E6F21">
        <w:rPr>
          <w:noProof/>
          <w:sz w:val="44"/>
          <w:lang w:eastAsia="zh-CN"/>
        </w:rPr>
        <w:t xml:space="preserve"> </w:t>
      </w:r>
      <w:r w:rsidRPr="00EF3CB7">
        <w:rPr>
          <w:noProof/>
          <w:sz w:val="44"/>
          <w:lang w:eastAsia="zh-CN"/>
        </w:rPr>
        <w:t>of Change</w:t>
      </w:r>
      <w:r w:rsidRPr="00EF3CB7">
        <w:rPr>
          <w:rFonts w:hint="eastAsia"/>
          <w:noProof/>
          <w:sz w:val="44"/>
          <w:lang w:eastAsia="zh-CN"/>
        </w:rPr>
        <w:t>*</w:t>
      </w:r>
      <w:r w:rsidRPr="00EF3CB7">
        <w:rPr>
          <w:noProof/>
          <w:sz w:val="44"/>
          <w:lang w:eastAsia="zh-CN"/>
        </w:rPr>
        <w:t>************</w:t>
      </w:r>
    </w:p>
    <w:p w14:paraId="68D1919C" w14:textId="0814FA81" w:rsidR="002E6F21" w:rsidRPr="00EF3CB7" w:rsidRDefault="002E6F21" w:rsidP="002E6F21">
      <w:pPr>
        <w:jc w:val="center"/>
        <w:rPr>
          <w:noProof/>
          <w:sz w:val="44"/>
          <w:lang w:eastAsia="zh-CN"/>
        </w:rPr>
      </w:pPr>
      <w:r w:rsidRPr="00EF3CB7">
        <w:rPr>
          <w:rFonts w:hint="eastAsia"/>
          <w:noProof/>
          <w:sz w:val="44"/>
          <w:lang w:eastAsia="zh-CN"/>
        </w:rPr>
        <w:t>*</w:t>
      </w:r>
      <w:r w:rsidRPr="00EF3CB7">
        <w:rPr>
          <w:noProof/>
          <w:sz w:val="44"/>
          <w:lang w:eastAsia="zh-CN"/>
        </w:rPr>
        <w:t xml:space="preserve">************Start </w:t>
      </w:r>
      <w:r>
        <w:rPr>
          <w:noProof/>
          <w:sz w:val="44"/>
          <w:lang w:eastAsia="zh-CN"/>
        </w:rPr>
        <w:t>2</w:t>
      </w:r>
      <w:r w:rsidRPr="002E6F21">
        <w:rPr>
          <w:noProof/>
          <w:sz w:val="44"/>
          <w:vertAlign w:val="superscript"/>
          <w:lang w:eastAsia="zh-CN"/>
        </w:rPr>
        <w:t>nd</w:t>
      </w:r>
      <w:r>
        <w:rPr>
          <w:noProof/>
          <w:sz w:val="44"/>
          <w:lang w:eastAsia="zh-CN"/>
        </w:rPr>
        <w:t xml:space="preserve"> </w:t>
      </w:r>
      <w:r w:rsidRPr="00EF3CB7">
        <w:rPr>
          <w:noProof/>
          <w:sz w:val="44"/>
          <w:lang w:eastAsia="zh-CN"/>
        </w:rPr>
        <w:t>of Change</w:t>
      </w:r>
      <w:r w:rsidRPr="00EF3CB7">
        <w:rPr>
          <w:rFonts w:hint="eastAsia"/>
          <w:noProof/>
          <w:sz w:val="44"/>
          <w:lang w:eastAsia="zh-CN"/>
        </w:rPr>
        <w:t>*</w:t>
      </w:r>
      <w:r w:rsidRPr="00EF3CB7">
        <w:rPr>
          <w:noProof/>
          <w:sz w:val="44"/>
          <w:lang w:eastAsia="zh-CN"/>
        </w:rPr>
        <w:t>************</w:t>
      </w:r>
    </w:p>
    <w:p w14:paraId="576C307E" w14:textId="6C8D2DB5" w:rsidR="002E6F21" w:rsidRDefault="002E6F21">
      <w:pPr>
        <w:rPr>
          <w:noProof/>
        </w:rPr>
      </w:pPr>
    </w:p>
    <w:p w14:paraId="092CE513" w14:textId="77777777" w:rsidR="002E6F21" w:rsidRDefault="002E6F21" w:rsidP="002E6F21">
      <w:pPr>
        <w:pStyle w:val="50"/>
      </w:pPr>
      <w:bookmarkStart w:id="19" w:name="_Toc137566171"/>
      <w:bookmarkStart w:id="20" w:name="_Toc35529586"/>
      <w:bookmarkStart w:id="21" w:name="_Toc35529496"/>
      <w:bookmarkStart w:id="22" w:name="_Toc26876866"/>
      <w:bookmarkStart w:id="23" w:name="_Toc19696872"/>
      <w:r>
        <w:t>4.2.2.1.11</w:t>
      </w:r>
      <w:r>
        <w:tab/>
        <w:t>Integrity of user data based on the security policy sent by the SMF</w:t>
      </w:r>
      <w:bookmarkEnd w:id="19"/>
      <w:bookmarkEnd w:id="20"/>
      <w:bookmarkEnd w:id="21"/>
      <w:bookmarkEnd w:id="22"/>
      <w:bookmarkEnd w:id="23"/>
    </w:p>
    <w:p w14:paraId="1A5CBBA8" w14:textId="77777777" w:rsidR="002E6F21" w:rsidRDefault="002E6F21" w:rsidP="002E6F21">
      <w:pPr>
        <w:rPr>
          <w:strike/>
        </w:rPr>
      </w:pPr>
      <w:r>
        <w:rPr>
          <w:i/>
        </w:rPr>
        <w:t>Requirement Name:</w:t>
      </w:r>
      <w:r>
        <w:t xml:space="preserve"> Integrity of user data based on the security policy sent by the SMF</w:t>
      </w:r>
    </w:p>
    <w:p w14:paraId="7297E6E2" w14:textId="77777777" w:rsidR="002E6F21" w:rsidRDefault="002E6F21" w:rsidP="002E6F21">
      <w:r>
        <w:rPr>
          <w:i/>
        </w:rPr>
        <w:t>Requirement Reference:</w:t>
      </w:r>
      <w:r>
        <w:t xml:space="preserve"> TS 33.501 [2], clause 5.3.2</w:t>
      </w:r>
    </w:p>
    <w:p w14:paraId="4881578C" w14:textId="77777777" w:rsidR="002E6F21" w:rsidRDefault="002E6F21" w:rsidP="002E6F21">
      <w:r>
        <w:rPr>
          <w:i/>
        </w:rPr>
        <w:t>Requirement Description:</w:t>
      </w:r>
      <w:r>
        <w:t xml:space="preserve"> </w:t>
      </w:r>
      <w:r>
        <w:rPr>
          <w:i/>
        </w:rPr>
        <w:t>The gNB activates integrity protection of user data based on the security policy sent by the SMF</w:t>
      </w:r>
      <w:r>
        <w:t xml:space="preserve"> as specified in TS 33.501 [2], clause 5.3.2.</w:t>
      </w:r>
    </w:p>
    <w:p w14:paraId="250881FC" w14:textId="77777777" w:rsidR="002E6F21" w:rsidRDefault="002E6F21" w:rsidP="002E6F21">
      <w:r>
        <w:rPr>
          <w:i/>
        </w:rPr>
        <w:t>Threat References:</w:t>
      </w:r>
      <w:r>
        <w:t xml:space="preserve"> TR 33.926 [5], clause D.2.2.8 – Security Policy Enforcement.</w:t>
      </w:r>
    </w:p>
    <w:p w14:paraId="526F5825" w14:textId="77777777" w:rsidR="002E6F21" w:rsidRDefault="002E6F21" w:rsidP="002E6F21">
      <w:pPr>
        <w:keepNext/>
        <w:rPr>
          <w:i/>
        </w:rPr>
      </w:pPr>
      <w:r>
        <w:rPr>
          <w:b/>
          <w:i/>
        </w:rPr>
        <w:t>Test Case</w:t>
      </w:r>
      <w:r>
        <w:rPr>
          <w:i/>
        </w:rPr>
        <w:t>:</w:t>
      </w:r>
    </w:p>
    <w:p w14:paraId="149554BE" w14:textId="77777777" w:rsidR="002E6F21" w:rsidRDefault="002E6F21" w:rsidP="002E6F21">
      <w:pPr>
        <w:rPr>
          <w:b/>
        </w:rPr>
      </w:pPr>
      <w:r>
        <w:rPr>
          <w:b/>
        </w:rPr>
        <w:t xml:space="preserve">Test Name: </w:t>
      </w:r>
      <w:r>
        <w:t>TC-UP-DATA-INT-SMF</w:t>
      </w:r>
    </w:p>
    <w:p w14:paraId="3FE0B392" w14:textId="7DCB13F5" w:rsidR="002E6F21" w:rsidRDefault="002E6F21" w:rsidP="002E6F21">
      <w:pPr>
        <w:rPr>
          <w:b/>
        </w:rPr>
      </w:pPr>
      <w:r>
        <w:rPr>
          <w:b/>
        </w:rPr>
        <w:t xml:space="preserve">Purpose: </w:t>
      </w:r>
      <w:r>
        <w:t>To</w:t>
      </w:r>
      <w:r>
        <w:rPr>
          <w:b/>
        </w:rPr>
        <w:t xml:space="preserve"> </w:t>
      </w:r>
      <w:r>
        <w:t xml:space="preserve">verify that </w:t>
      </w:r>
      <w:ins w:id="24" w:author="Huawei" w:date="2024-01-31T20:08:00Z">
        <w:r w:rsidR="006145A3">
          <w:t xml:space="preserve">activation of </w:t>
        </w:r>
      </w:ins>
      <w:del w:id="25" w:author="Huawei" w:date="2024-01-31T20:09:00Z">
        <w:r w:rsidDel="006145A3">
          <w:delText xml:space="preserve">the user data packets are </w:delText>
        </w:r>
      </w:del>
      <w:r>
        <w:t xml:space="preserve">integrity </w:t>
      </w:r>
      <w:del w:id="26" w:author="Huawei" w:date="2024-01-31T20:09:00Z">
        <w:r w:rsidDel="006145A3">
          <w:delText xml:space="preserve">protected </w:delText>
        </w:r>
      </w:del>
      <w:ins w:id="27" w:author="Huawei" w:date="2024-01-31T20:09:00Z">
        <w:r w:rsidR="006145A3">
          <w:t xml:space="preserve">protection for user data packets is </w:t>
        </w:r>
      </w:ins>
      <w:r>
        <w:t>based on the security policy sent by the SMF.</w:t>
      </w:r>
    </w:p>
    <w:p w14:paraId="2A55CADF" w14:textId="77777777" w:rsidR="002E6F21" w:rsidRDefault="002E6F21" w:rsidP="002E6F21">
      <w:pPr>
        <w:keepNext/>
        <w:rPr>
          <w:b/>
        </w:rPr>
      </w:pPr>
      <w:r>
        <w:rPr>
          <w:b/>
        </w:rPr>
        <w:t xml:space="preserve">Pre-Condition: </w:t>
      </w:r>
    </w:p>
    <w:p w14:paraId="385496E4" w14:textId="77777777" w:rsidR="002E6F21" w:rsidRDefault="002E6F21" w:rsidP="002E6F21">
      <w:pPr>
        <w:pStyle w:val="B1"/>
        <w:rPr>
          <w:rFonts w:eastAsia="MS Mincho"/>
          <w:lang w:eastAsia="ja-JP"/>
        </w:rPr>
      </w:pPr>
      <w:r>
        <w:rPr>
          <w:rFonts w:eastAsia="MS Mincho"/>
          <w:lang w:eastAsia="ja-JP"/>
        </w:rPr>
        <w:t>-</w:t>
      </w:r>
      <w:r>
        <w:rPr>
          <w:rFonts w:eastAsia="MS Mincho"/>
          <w:lang w:eastAsia="ja-JP"/>
        </w:rPr>
        <w:tab/>
        <w:t xml:space="preserve"> The gNB network product shall be connected in emulated/real network environments. The UE and the 5GC may be </w:t>
      </w:r>
      <w:r>
        <w:rPr>
          <w:lang w:eastAsia="zh-CN"/>
        </w:rPr>
        <w:t>simulated.</w:t>
      </w:r>
    </w:p>
    <w:p w14:paraId="202D866A" w14:textId="77777777" w:rsidR="002E6F21" w:rsidRDefault="002E6F21" w:rsidP="002E6F21">
      <w:pPr>
        <w:pStyle w:val="B1"/>
        <w:rPr>
          <w:rFonts w:eastAsia="MS Mincho"/>
          <w:lang w:eastAsia="ja-JP"/>
        </w:rPr>
      </w:pPr>
      <w:r>
        <w:rPr>
          <w:rFonts w:eastAsia="MS Mincho"/>
          <w:lang w:eastAsia="ja-JP"/>
        </w:rPr>
        <w:t>-</w:t>
      </w:r>
      <w:r>
        <w:rPr>
          <w:rFonts w:eastAsia="MS Mincho"/>
          <w:lang w:eastAsia="ja-JP"/>
        </w:rPr>
        <w:tab/>
        <w:t>The tester shall have access to the NG RAN air interface.</w:t>
      </w:r>
    </w:p>
    <w:p w14:paraId="0D8A6554" w14:textId="77777777" w:rsidR="002E6F21" w:rsidRDefault="002E6F21" w:rsidP="002E6F21">
      <w:pPr>
        <w:pStyle w:val="B1"/>
        <w:rPr>
          <w:rFonts w:eastAsia="MS Mincho"/>
          <w:lang w:eastAsia="ja-JP"/>
        </w:rPr>
      </w:pPr>
      <w:r>
        <w:rPr>
          <w:rFonts w:eastAsia="MS Mincho"/>
          <w:lang w:eastAsia="ja-JP"/>
        </w:rPr>
        <w:t>-</w:t>
      </w:r>
      <w:r>
        <w:rPr>
          <w:rFonts w:eastAsia="MS Mincho"/>
          <w:lang w:eastAsia="ja-JP"/>
        </w:rPr>
        <w:tab/>
        <w:t>The tester shall have knowledge of the integrity algorithm and protection keys.</w:t>
      </w:r>
    </w:p>
    <w:p w14:paraId="115E12AC" w14:textId="243F6F85" w:rsidR="002E6F21" w:rsidRDefault="002E6F21" w:rsidP="002E6F21">
      <w:pPr>
        <w:pStyle w:val="B1"/>
        <w:rPr>
          <w:rFonts w:eastAsia="MS Mincho"/>
          <w:lang w:eastAsia="ja-JP"/>
        </w:rPr>
      </w:pPr>
      <w:r>
        <w:rPr>
          <w:rFonts w:eastAsia="MS Mincho"/>
          <w:lang w:eastAsia="ja-JP"/>
        </w:rPr>
        <w:t>-</w:t>
      </w:r>
      <w:r>
        <w:rPr>
          <w:rFonts w:eastAsia="MS Mincho"/>
          <w:lang w:eastAsia="ja-JP"/>
        </w:rPr>
        <w:tab/>
        <w:t xml:space="preserve">RRC integrity </w:t>
      </w:r>
      <w:del w:id="28" w:author="Huawei" w:date="2024-01-31T20:09:00Z">
        <w:r w:rsidDel="00FD076B">
          <w:rPr>
            <w:rFonts w:eastAsia="MS Mincho"/>
            <w:lang w:eastAsia="ja-JP"/>
          </w:rPr>
          <w:delText>and cipher are already</w:delText>
        </w:r>
      </w:del>
      <w:ins w:id="29" w:author="Huawei" w:date="2024-01-31T20:09:00Z">
        <w:r w:rsidR="00FD076B">
          <w:rPr>
            <w:rFonts w:eastAsia="MS Mincho"/>
            <w:lang w:eastAsia="ja-JP"/>
          </w:rPr>
          <w:t>is</w:t>
        </w:r>
      </w:ins>
      <w:r>
        <w:rPr>
          <w:rFonts w:eastAsia="MS Mincho"/>
          <w:lang w:eastAsia="ja-JP"/>
        </w:rPr>
        <w:t xml:space="preserve"> activated at the gNB.</w:t>
      </w:r>
    </w:p>
    <w:p w14:paraId="60FF0B14" w14:textId="77777777" w:rsidR="002E6F21" w:rsidRDefault="002E6F21" w:rsidP="002E6F21">
      <w:pPr>
        <w:spacing w:after="200" w:line="276" w:lineRule="auto"/>
        <w:ind w:left="1004"/>
        <w:contextualSpacing/>
        <w:rPr>
          <w:rFonts w:eastAsia="MS Mincho"/>
          <w:lang w:eastAsia="ja-JP"/>
        </w:rPr>
      </w:pPr>
    </w:p>
    <w:p w14:paraId="3358D9C1" w14:textId="0C79034D" w:rsidR="002E6F21" w:rsidRDefault="002E6F21" w:rsidP="002E6F21">
      <w:pPr>
        <w:rPr>
          <w:ins w:id="30" w:author="Huawei" w:date="2024-01-31T20:09:00Z"/>
          <w:b/>
        </w:rPr>
      </w:pPr>
      <w:r>
        <w:rPr>
          <w:b/>
        </w:rPr>
        <w:t xml:space="preserve">Execution Steps: </w:t>
      </w:r>
    </w:p>
    <w:p w14:paraId="1980593F" w14:textId="6C573B2B" w:rsidR="00FD076B" w:rsidRPr="00FD076B" w:rsidRDefault="00FD076B" w:rsidP="002E6F21">
      <w:ins w:id="31" w:author="Huawei" w:date="2024-01-31T20:09:00Z">
        <w:r>
          <w:t xml:space="preserve">All execution steps are to be performed two times. Once with the </w:t>
        </w:r>
        <w:proofErr w:type="gramStart"/>
        <w:r>
          <w:t>UP security</w:t>
        </w:r>
        <w:proofErr w:type="gramEnd"/>
        <w:r>
          <w:t xml:space="preserve">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ins>
    </w:p>
    <w:p w14:paraId="72A692A2" w14:textId="77777777" w:rsidR="002E6F21" w:rsidRDefault="002E6F21" w:rsidP="002E6F21">
      <w:pPr>
        <w:pStyle w:val="B1"/>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7B5442AA" w14:textId="77777777" w:rsidR="002E6F21" w:rsidRDefault="002E6F21" w:rsidP="002E6F21">
      <w:pPr>
        <w:pStyle w:val="B1"/>
        <w:rPr>
          <w:rFonts w:eastAsia="MS Mincho"/>
          <w:lang w:eastAsia="ja-JP"/>
        </w:rPr>
      </w:pPr>
      <w:r>
        <w:rPr>
          <w:rFonts w:eastAsia="MS Mincho"/>
          <w:lang w:eastAsia="ja-JP"/>
        </w:rPr>
        <w:t>2.</w:t>
      </w:r>
      <w:r>
        <w:rPr>
          <w:rFonts w:eastAsia="MS Mincho"/>
          <w:lang w:eastAsia="ja-JP"/>
        </w:rPr>
        <w:tab/>
        <w:t xml:space="preserve">Tester shall trigger the SMF to send the </w:t>
      </w:r>
      <w:proofErr w:type="gramStart"/>
      <w:r>
        <w:rPr>
          <w:rFonts w:eastAsia="MS Mincho"/>
          <w:lang w:eastAsia="ja-JP"/>
        </w:rPr>
        <w:t>UP security</w:t>
      </w:r>
      <w:proofErr w:type="gramEnd"/>
      <w:r>
        <w:rPr>
          <w:rFonts w:eastAsia="MS Mincho"/>
          <w:lang w:eastAsia="ja-JP"/>
        </w:rPr>
        <w:t xml:space="preserve"> policy with integrity protection is "required" or "not needed" to the gNB.</w:t>
      </w:r>
    </w:p>
    <w:p w14:paraId="6A8E70A9" w14:textId="77777777" w:rsidR="002E6F21" w:rsidRDefault="002E6F21" w:rsidP="002E6F21">
      <w:pPr>
        <w:pStyle w:val="B1"/>
        <w:rPr>
          <w:rFonts w:eastAsia="MS Mincho"/>
          <w:lang w:eastAsia="ja-JP"/>
        </w:rPr>
      </w:pPr>
      <w:r>
        <w:rPr>
          <w:rFonts w:eastAsia="MS Mincho"/>
          <w:lang w:eastAsia="ja-JP"/>
        </w:rPr>
        <w:t>3.</w:t>
      </w:r>
      <w:r>
        <w:rPr>
          <w:rFonts w:eastAsia="MS Mincho"/>
          <w:lang w:eastAsia="ja-JP"/>
        </w:rPr>
        <w:tab/>
        <w:t>The tester shall capture the RRC reconfiguration message sent by gNB to UE over NG RAN air interface.</w:t>
      </w:r>
    </w:p>
    <w:p w14:paraId="7584FBCD" w14:textId="77777777" w:rsidR="002E6F21" w:rsidRDefault="002E6F21" w:rsidP="002E6F21">
      <w:pPr>
        <w:pStyle w:val="B1"/>
        <w:rPr>
          <w:rFonts w:eastAsia="MS Mincho"/>
          <w:lang w:eastAsia="ja-JP"/>
        </w:rPr>
      </w:pPr>
      <w:r>
        <w:rPr>
          <w:rFonts w:eastAsia="MS Mincho"/>
          <w:lang w:eastAsia="ja-JP"/>
        </w:rPr>
        <w:t>4.</w:t>
      </w:r>
      <w:r>
        <w:rPr>
          <w:rFonts w:eastAsia="MS Mincho"/>
          <w:lang w:eastAsia="ja-JP"/>
        </w:rPr>
        <w:tab/>
        <w:t xml:space="preserve">The tester shall decrypt the RRC reconfiguration message and retrieve the </w:t>
      </w:r>
      <w:proofErr w:type="gramStart"/>
      <w:r>
        <w:rPr>
          <w:rFonts w:eastAsia="MS Mincho"/>
          <w:lang w:eastAsia="ja-JP"/>
        </w:rPr>
        <w:t>UP integrity</w:t>
      </w:r>
      <w:proofErr w:type="gramEnd"/>
      <w:r>
        <w:rPr>
          <w:rFonts w:eastAsia="MS Mincho"/>
          <w:lang w:eastAsia="ja-JP"/>
        </w:rPr>
        <w:t xml:space="preserve"> protection indication presenting in the decrypted message.</w:t>
      </w:r>
    </w:p>
    <w:p w14:paraId="09BCE3B5" w14:textId="77777777" w:rsidR="002E6F21" w:rsidRDefault="002E6F21" w:rsidP="002E6F21">
      <w:pPr>
        <w:pStyle w:val="B1"/>
        <w:rPr>
          <w:rFonts w:eastAsia="MS Mincho"/>
          <w:lang w:eastAsia="ja-JP"/>
        </w:rPr>
      </w:pPr>
      <w:r>
        <w:rPr>
          <w:rFonts w:eastAsia="MS Mincho"/>
          <w:lang w:eastAsia="ja-JP"/>
        </w:rPr>
        <w:t>5.</w:t>
      </w:r>
      <w:r>
        <w:rPr>
          <w:rFonts w:eastAsia="MS Mincho"/>
          <w:lang w:eastAsia="ja-JP"/>
        </w:rPr>
        <w:tab/>
        <w:t xml:space="preserve">Tester shall check whether UP integrity is enabled /disabled to verify if the </w:t>
      </w:r>
      <w:proofErr w:type="gramStart"/>
      <w:r>
        <w:rPr>
          <w:rFonts w:eastAsia="MS Mincho"/>
          <w:lang w:eastAsia="ja-JP"/>
        </w:rPr>
        <w:t>UP security</w:t>
      </w:r>
      <w:proofErr w:type="gramEnd"/>
      <w:r>
        <w:rPr>
          <w:rFonts w:eastAsia="MS Mincho"/>
          <w:lang w:eastAsia="ja-JP"/>
        </w:rPr>
        <w:t xml:space="preserve"> policy received at gNB is same as the UP integrity protection indication notified by the gNB to the UE in the RRC reconfiguration message.</w:t>
      </w:r>
    </w:p>
    <w:p w14:paraId="2E785086" w14:textId="77777777" w:rsidR="002E6F21" w:rsidRDefault="002E6F21" w:rsidP="002E6F21">
      <w:pPr>
        <w:pStyle w:val="B1"/>
        <w:rPr>
          <w:rFonts w:eastAsia="MS Mincho"/>
          <w:lang w:eastAsia="ja-JP"/>
        </w:rPr>
      </w:pPr>
      <w:r>
        <w:rPr>
          <w:rFonts w:eastAsia="MS Mincho"/>
          <w:lang w:eastAsia="ja-JP"/>
        </w:rPr>
        <w:t>6.</w:t>
      </w:r>
      <w:r>
        <w:rPr>
          <w:rFonts w:eastAsia="MS Mincho"/>
          <w:lang w:eastAsia="ja-JP"/>
        </w:rPr>
        <w:tab/>
        <w:t>Tester shall capture the user plane data sent between UE and gNB using any network analyser.</w:t>
      </w:r>
    </w:p>
    <w:p w14:paraId="58B6003E" w14:textId="4E42321D" w:rsidR="002E6F21" w:rsidDel="00510BF4" w:rsidRDefault="002E6F21" w:rsidP="002E6F21">
      <w:pPr>
        <w:pStyle w:val="B1"/>
        <w:rPr>
          <w:del w:id="32" w:author="Huawei" w:date="2024-02-01T08:46:00Z"/>
          <w:rFonts w:eastAsia="MS Mincho"/>
          <w:lang w:eastAsia="ja-JP"/>
        </w:rPr>
      </w:pPr>
      <w:del w:id="33" w:author="Huawei" w:date="2024-02-01T08:46:00Z">
        <w:r w:rsidDel="00510BF4">
          <w:rPr>
            <w:rFonts w:eastAsia="MS Mincho"/>
            <w:lang w:eastAsia="ja-JP"/>
          </w:rPr>
          <w:delText>7.</w:delText>
        </w:r>
        <w:r w:rsidDel="00510BF4">
          <w:rPr>
            <w:rFonts w:eastAsia="MS Mincho"/>
            <w:lang w:eastAsia="ja-JP"/>
          </w:rPr>
          <w:tab/>
          <w:delText>The tester shall check whether the user plane data packet contains a message authentication code.</w:delText>
        </w:r>
      </w:del>
    </w:p>
    <w:p w14:paraId="59342303" w14:textId="77777777" w:rsidR="002E6F21" w:rsidRDefault="002E6F21" w:rsidP="002E6F21">
      <w:pPr>
        <w:spacing w:after="200" w:line="276" w:lineRule="auto"/>
        <w:ind w:left="568"/>
        <w:contextualSpacing/>
        <w:rPr>
          <w:rFonts w:eastAsia="MS Mincho"/>
          <w:lang w:eastAsia="ja-JP"/>
        </w:rPr>
      </w:pPr>
    </w:p>
    <w:p w14:paraId="403017C9" w14:textId="77777777" w:rsidR="002E6F21" w:rsidRDefault="002E6F21" w:rsidP="002E6F21">
      <w:pPr>
        <w:spacing w:after="200" w:line="276" w:lineRule="auto"/>
        <w:contextualSpacing/>
        <w:rPr>
          <w:rFonts w:eastAsia="MS Mincho"/>
          <w:b/>
          <w:lang w:eastAsia="ja-JP"/>
        </w:rPr>
      </w:pPr>
      <w:r>
        <w:rPr>
          <w:rFonts w:eastAsia="MS Mincho"/>
          <w:b/>
          <w:lang w:eastAsia="ja-JP"/>
        </w:rPr>
        <w:t xml:space="preserve">Expected Results:  </w:t>
      </w:r>
    </w:p>
    <w:p w14:paraId="100D50DD" w14:textId="2B6A86F3" w:rsidR="002E6F21" w:rsidRDefault="002E6F21" w:rsidP="002E6F21">
      <w:pPr>
        <w:rPr>
          <w:rFonts w:eastAsia="Times New Roman"/>
        </w:rPr>
      </w:pPr>
      <w:r>
        <w:t xml:space="preserve">When the </w:t>
      </w:r>
      <w:proofErr w:type="gramStart"/>
      <w:r>
        <w:t>received UP</w:t>
      </w:r>
      <w:proofErr w:type="gramEnd"/>
      <w:r>
        <w:t xml:space="preserve"> integrity protection is set to "required", </w:t>
      </w:r>
      <w:del w:id="34" w:author="Huawei" w:date="2024-01-31T20:11:00Z">
        <w:r w:rsidDel="00FD076B">
          <w:delText xml:space="preserve">the user plane data packet contains a message authentication code and </w:delText>
        </w:r>
      </w:del>
      <w:r>
        <w:t>the user plane packets are integrity protected based on the security policy sent by the SMF.</w:t>
      </w:r>
    </w:p>
    <w:p w14:paraId="69E3F5C4" w14:textId="7F13B7EC" w:rsidR="002E6F21" w:rsidRDefault="002E6F21" w:rsidP="002E6F21">
      <w:r>
        <w:t xml:space="preserve">When the received UP </w:t>
      </w:r>
      <w:proofErr w:type="spellStart"/>
      <w:r>
        <w:t>interity</w:t>
      </w:r>
      <w:proofErr w:type="spellEnd"/>
      <w:r>
        <w:t xml:space="preserve"> protection is set to "not needed", </w:t>
      </w:r>
      <w:del w:id="35" w:author="Huawei" w:date="2024-01-31T20:11:00Z">
        <w:r w:rsidDel="00FD076B">
          <w:delText xml:space="preserve">the user plane data packet message authentication code is not present and </w:delText>
        </w:r>
      </w:del>
      <w:r>
        <w:t>the user plane packets are not integrity protected based on the security policy sent by the SMF.</w:t>
      </w:r>
    </w:p>
    <w:p w14:paraId="695844FB" w14:textId="77777777" w:rsidR="002E6F21" w:rsidRDefault="002E6F21" w:rsidP="002E6F21">
      <w:pPr>
        <w:rPr>
          <w:b/>
        </w:rPr>
      </w:pPr>
      <w:r>
        <w:rPr>
          <w:b/>
        </w:rPr>
        <w:t>Expected format of evidence:</w:t>
      </w:r>
    </w:p>
    <w:p w14:paraId="7A5B36C8" w14:textId="77777777" w:rsidR="002E6F21" w:rsidRDefault="002E6F21" w:rsidP="002E6F21">
      <w:r>
        <w:t>Evidence suitable for the interface, e.g. Screenshot containing the operational results.</w:t>
      </w:r>
    </w:p>
    <w:p w14:paraId="0ED5B37F" w14:textId="77777777" w:rsidR="002E6F21" w:rsidRPr="00EF3CB7" w:rsidRDefault="002E6F21" w:rsidP="002E6F21">
      <w:pPr>
        <w:jc w:val="center"/>
        <w:rPr>
          <w:noProof/>
          <w:sz w:val="44"/>
          <w:lang w:eastAsia="zh-CN"/>
        </w:rPr>
      </w:pPr>
      <w:r w:rsidRPr="00EF3CB7">
        <w:rPr>
          <w:rFonts w:hint="eastAsia"/>
          <w:noProof/>
          <w:sz w:val="44"/>
          <w:lang w:eastAsia="zh-CN"/>
        </w:rPr>
        <w:t>*</w:t>
      </w:r>
      <w:r w:rsidRPr="00EF3CB7">
        <w:rPr>
          <w:noProof/>
          <w:sz w:val="44"/>
          <w:lang w:eastAsia="zh-CN"/>
        </w:rPr>
        <w:t>************</w:t>
      </w:r>
      <w:r>
        <w:rPr>
          <w:noProof/>
          <w:sz w:val="44"/>
          <w:lang w:eastAsia="zh-CN"/>
        </w:rPr>
        <w:t>End</w:t>
      </w:r>
      <w:r w:rsidRPr="00EF3CB7">
        <w:rPr>
          <w:noProof/>
          <w:sz w:val="44"/>
          <w:lang w:eastAsia="zh-CN"/>
        </w:rPr>
        <w:t xml:space="preserve"> of Change</w:t>
      </w:r>
      <w:r w:rsidRPr="00EF3CB7">
        <w:rPr>
          <w:rFonts w:hint="eastAsia"/>
          <w:noProof/>
          <w:sz w:val="44"/>
          <w:lang w:eastAsia="zh-CN"/>
        </w:rPr>
        <w:t>*</w:t>
      </w:r>
      <w:r w:rsidRPr="00EF3CB7">
        <w:rPr>
          <w:noProof/>
          <w:sz w:val="44"/>
          <w:lang w:eastAsia="zh-CN"/>
        </w:rPr>
        <w:t>************</w:t>
      </w:r>
    </w:p>
    <w:p w14:paraId="7F1F7415" w14:textId="77777777" w:rsidR="002E6F21" w:rsidRPr="002E6F21" w:rsidRDefault="002E6F21">
      <w:pPr>
        <w:rPr>
          <w:noProof/>
        </w:rPr>
      </w:pPr>
    </w:p>
    <w:sectPr w:rsidR="002E6F21" w:rsidRPr="002E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7FFFB" w14:textId="77777777" w:rsidR="00CF2A32" w:rsidRDefault="00CF2A32">
      <w:r>
        <w:separator/>
      </w:r>
    </w:p>
  </w:endnote>
  <w:endnote w:type="continuationSeparator" w:id="0">
    <w:p w14:paraId="1C209276" w14:textId="77777777" w:rsidR="00CF2A32" w:rsidRDefault="00CF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EFD4C" w14:textId="77777777" w:rsidR="00CF2A32" w:rsidRDefault="00CF2A32">
      <w:r>
        <w:separator/>
      </w:r>
    </w:p>
  </w:footnote>
  <w:footnote w:type="continuationSeparator" w:id="0">
    <w:p w14:paraId="2A03E1DD" w14:textId="77777777" w:rsidR="00CF2A32" w:rsidRDefault="00CF2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2541"/>
    <w:rsid w:val="000A4E3B"/>
    <w:rsid w:val="000A6394"/>
    <w:rsid w:val="000B7FED"/>
    <w:rsid w:val="000C038A"/>
    <w:rsid w:val="000C627B"/>
    <w:rsid w:val="000C6598"/>
    <w:rsid w:val="000D44B3"/>
    <w:rsid w:val="000E014D"/>
    <w:rsid w:val="0011646D"/>
    <w:rsid w:val="00145D43"/>
    <w:rsid w:val="00156BE0"/>
    <w:rsid w:val="00184AE3"/>
    <w:rsid w:val="00192C46"/>
    <w:rsid w:val="001A08B3"/>
    <w:rsid w:val="001A6C2E"/>
    <w:rsid w:val="001A7B60"/>
    <w:rsid w:val="001B52F0"/>
    <w:rsid w:val="001B7A65"/>
    <w:rsid w:val="001C1DFB"/>
    <w:rsid w:val="001E1B2D"/>
    <w:rsid w:val="001E41F3"/>
    <w:rsid w:val="00246C1A"/>
    <w:rsid w:val="0026004D"/>
    <w:rsid w:val="002640DD"/>
    <w:rsid w:val="00275D12"/>
    <w:rsid w:val="00284FEB"/>
    <w:rsid w:val="002860C4"/>
    <w:rsid w:val="002B5741"/>
    <w:rsid w:val="002E472E"/>
    <w:rsid w:val="002E6F21"/>
    <w:rsid w:val="00304101"/>
    <w:rsid w:val="00305409"/>
    <w:rsid w:val="0034108E"/>
    <w:rsid w:val="003609EF"/>
    <w:rsid w:val="0036231A"/>
    <w:rsid w:val="00374DD4"/>
    <w:rsid w:val="003A0990"/>
    <w:rsid w:val="003C2DBE"/>
    <w:rsid w:val="003E1A36"/>
    <w:rsid w:val="00410371"/>
    <w:rsid w:val="004242F1"/>
    <w:rsid w:val="00432FF2"/>
    <w:rsid w:val="0049241A"/>
    <w:rsid w:val="004A52C6"/>
    <w:rsid w:val="004B75B7"/>
    <w:rsid w:val="004D5235"/>
    <w:rsid w:val="005009D9"/>
    <w:rsid w:val="00510BF4"/>
    <w:rsid w:val="0051580D"/>
    <w:rsid w:val="00521C5A"/>
    <w:rsid w:val="00532C7D"/>
    <w:rsid w:val="00547111"/>
    <w:rsid w:val="00550765"/>
    <w:rsid w:val="005659F6"/>
    <w:rsid w:val="00592D74"/>
    <w:rsid w:val="005B6AD2"/>
    <w:rsid w:val="005E2C44"/>
    <w:rsid w:val="006145A3"/>
    <w:rsid w:val="00621188"/>
    <w:rsid w:val="006257ED"/>
    <w:rsid w:val="00640160"/>
    <w:rsid w:val="0065536E"/>
    <w:rsid w:val="00656098"/>
    <w:rsid w:val="00665C47"/>
    <w:rsid w:val="00674BA0"/>
    <w:rsid w:val="00695808"/>
    <w:rsid w:val="00695A6C"/>
    <w:rsid w:val="006B46FB"/>
    <w:rsid w:val="006E21FB"/>
    <w:rsid w:val="006E6005"/>
    <w:rsid w:val="00785599"/>
    <w:rsid w:val="00792342"/>
    <w:rsid w:val="00795C96"/>
    <w:rsid w:val="007977A8"/>
    <w:rsid w:val="007B512A"/>
    <w:rsid w:val="007C2097"/>
    <w:rsid w:val="007C343A"/>
    <w:rsid w:val="007D6A07"/>
    <w:rsid w:val="007F7259"/>
    <w:rsid w:val="008001A8"/>
    <w:rsid w:val="008040A8"/>
    <w:rsid w:val="008279FA"/>
    <w:rsid w:val="008626E7"/>
    <w:rsid w:val="00870EE7"/>
    <w:rsid w:val="00880A55"/>
    <w:rsid w:val="008863B9"/>
    <w:rsid w:val="00887DA0"/>
    <w:rsid w:val="008A45A6"/>
    <w:rsid w:val="008A5FA2"/>
    <w:rsid w:val="008B7764"/>
    <w:rsid w:val="008D39FE"/>
    <w:rsid w:val="008F3789"/>
    <w:rsid w:val="008F686C"/>
    <w:rsid w:val="009148DE"/>
    <w:rsid w:val="00941E30"/>
    <w:rsid w:val="009777D9"/>
    <w:rsid w:val="00991B88"/>
    <w:rsid w:val="009A5753"/>
    <w:rsid w:val="009A579D"/>
    <w:rsid w:val="009C11F1"/>
    <w:rsid w:val="009E3297"/>
    <w:rsid w:val="009F734F"/>
    <w:rsid w:val="00A1069F"/>
    <w:rsid w:val="00A246B6"/>
    <w:rsid w:val="00A366EC"/>
    <w:rsid w:val="00A47E70"/>
    <w:rsid w:val="00A50CF0"/>
    <w:rsid w:val="00A7671C"/>
    <w:rsid w:val="00AA2CBC"/>
    <w:rsid w:val="00AC5820"/>
    <w:rsid w:val="00AD1CD8"/>
    <w:rsid w:val="00B13F88"/>
    <w:rsid w:val="00B258BB"/>
    <w:rsid w:val="00B67B97"/>
    <w:rsid w:val="00B72C81"/>
    <w:rsid w:val="00B968C8"/>
    <w:rsid w:val="00BA3EC5"/>
    <w:rsid w:val="00BA51D9"/>
    <w:rsid w:val="00BB5DFC"/>
    <w:rsid w:val="00BC279D"/>
    <w:rsid w:val="00BD279D"/>
    <w:rsid w:val="00BD6BB8"/>
    <w:rsid w:val="00C12D8A"/>
    <w:rsid w:val="00C66BA2"/>
    <w:rsid w:val="00C95985"/>
    <w:rsid w:val="00CC5026"/>
    <w:rsid w:val="00CC68D0"/>
    <w:rsid w:val="00CF2A32"/>
    <w:rsid w:val="00CF5C18"/>
    <w:rsid w:val="00D03F9A"/>
    <w:rsid w:val="00D06D51"/>
    <w:rsid w:val="00D24991"/>
    <w:rsid w:val="00D50255"/>
    <w:rsid w:val="00D55BE4"/>
    <w:rsid w:val="00D6541A"/>
    <w:rsid w:val="00D66520"/>
    <w:rsid w:val="00D9340F"/>
    <w:rsid w:val="00DA3C90"/>
    <w:rsid w:val="00DE34CF"/>
    <w:rsid w:val="00E13F3D"/>
    <w:rsid w:val="00E34898"/>
    <w:rsid w:val="00E73553"/>
    <w:rsid w:val="00EB09B7"/>
    <w:rsid w:val="00EE7D7C"/>
    <w:rsid w:val="00EF3CB7"/>
    <w:rsid w:val="00F25D98"/>
    <w:rsid w:val="00F300FB"/>
    <w:rsid w:val="00F94E08"/>
    <w:rsid w:val="00FB6386"/>
    <w:rsid w:val="00FD076B"/>
    <w:rsid w:val="00FD6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656098"/>
    <w:rPr>
      <w:rFonts w:ascii="Times New Roman" w:hAnsi="Times New Roman"/>
      <w:lang w:val="en-GB" w:eastAsia="en-US"/>
    </w:rPr>
  </w:style>
  <w:style w:type="character" w:customStyle="1" w:styleId="B1Char1">
    <w:name w:val="B1 Char1"/>
    <w:link w:val="B1"/>
    <w:qFormat/>
    <w:locked/>
    <w:rsid w:val="00656098"/>
    <w:rPr>
      <w:rFonts w:ascii="Times New Roman" w:hAnsi="Times New Roman"/>
      <w:lang w:val="en-GB" w:eastAsia="en-US"/>
    </w:rPr>
  </w:style>
  <w:style w:type="character" w:customStyle="1" w:styleId="THChar">
    <w:name w:val="TH Char"/>
    <w:link w:val="TH"/>
    <w:qFormat/>
    <w:locked/>
    <w:rsid w:val="00656098"/>
    <w:rPr>
      <w:rFonts w:ascii="Arial" w:hAnsi="Arial"/>
      <w:b/>
      <w:lang w:val="en-GB" w:eastAsia="en-US"/>
    </w:rPr>
  </w:style>
  <w:style w:type="character" w:customStyle="1" w:styleId="TF0">
    <w:name w:val="TF (文字)"/>
    <w:link w:val="TF"/>
    <w:qFormat/>
    <w:locked/>
    <w:rsid w:val="00656098"/>
    <w:rPr>
      <w:rFonts w:ascii="Arial" w:hAnsi="Arial"/>
      <w:b/>
      <w:lang w:val="en-GB" w:eastAsia="en-US"/>
    </w:rPr>
  </w:style>
  <w:style w:type="character" w:customStyle="1" w:styleId="B2Char">
    <w:name w:val="B2 Char"/>
    <w:link w:val="B2"/>
    <w:qFormat/>
    <w:locked/>
    <w:rsid w:val="00656098"/>
    <w:rPr>
      <w:rFonts w:ascii="Times New Roman" w:hAnsi="Times New Roman"/>
      <w:lang w:val="en-GB" w:eastAsia="en-US"/>
    </w:rPr>
  </w:style>
  <w:style w:type="character" w:customStyle="1" w:styleId="B1Char">
    <w:name w:val="B1 Char"/>
    <w:qFormat/>
    <w:locked/>
    <w:rsid w:val="00EF3C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39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66048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765340">
      <w:bodyDiv w:val="1"/>
      <w:marLeft w:val="0"/>
      <w:marRight w:val="0"/>
      <w:marTop w:val="0"/>
      <w:marBottom w:val="0"/>
      <w:divBdr>
        <w:top w:val="none" w:sz="0" w:space="0" w:color="auto"/>
        <w:left w:val="none" w:sz="0" w:space="0" w:color="auto"/>
        <w:bottom w:val="none" w:sz="0" w:space="0" w:color="auto"/>
        <w:right w:val="none" w:sz="0" w:space="0" w:color="auto"/>
      </w:divBdr>
    </w:div>
    <w:div w:id="1520387187">
      <w:bodyDiv w:val="1"/>
      <w:marLeft w:val="0"/>
      <w:marRight w:val="0"/>
      <w:marTop w:val="0"/>
      <w:marBottom w:val="0"/>
      <w:divBdr>
        <w:top w:val="none" w:sz="0" w:space="0" w:color="auto"/>
        <w:left w:val="none" w:sz="0" w:space="0" w:color="auto"/>
        <w:bottom w:val="none" w:sz="0" w:space="0" w:color="auto"/>
        <w:right w:val="none" w:sz="0" w:space="0" w:color="auto"/>
      </w:divBdr>
    </w:div>
    <w:div w:id="15442911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A5992-91C8-4985-B238-61F8C639B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TotalTime>
  <Pages>4</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2024-01-30T08:21:00Z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(2)amIjUdCSlJ5Pk9lYBVQcPnp8jbSxOkwGi91dr19+VPbeLaEh3Ulu/DHSA7nDgjE7ugj+w2Ul
Ka/nDmX1ByE80+i87iB/6XLlGgLsBRGAWvF/MVw5//MR9yhBwjXhahUx+DIDKy6D79itlgvj
Z+M68T5z6N45W0AovdU/+Nns1Hcg2cgtnAlzdctRUMUF5OhDAjDwnPtp/v6INb/1Ay3nMcRs
QWqXp+BhUVBWPSgivi</vt:lpwstr>
  </property>
  <property fmtid="{D5CDD505-2E9C-101B-9397-08002B2CF9AE}" pid="22" name="_2015_ms_pID_7253431">
    <vt:lpwstr>9c7Ex2engR7Do1X684QS4GD2YlDlw4ceQ4RsT868iDGAHdwy+DBVz8
R2fpC94psEWXnCkv8zVFJnNXwMGB3aUb7proQ0WcQjBSrQ1COHTQgZCeLSLliaNONgT4Oi7P
ZJP0mzyNn5nv99fUGNJ5k01SQd28cggpVxWb+qcUJdAem84VIEbkOlgC1ZXl1XhdUU09Kny9
2mm3b3KmBiBM+/o3</vt:lpwstr>
  </property>
</Properties>
</file>